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F1" w:rsidRPr="00FD61B7" w:rsidRDefault="004A57F1" w:rsidP="00126FE8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Modello C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4"/>
          <w:szCs w:val="24"/>
          <w:lang w:eastAsia="en-US"/>
        </w:rPr>
      </w:pPr>
      <w:r w:rsidRPr="00FD61B7">
        <w:rPr>
          <w:rFonts w:cs="Arial"/>
          <w:b/>
          <w:sz w:val="24"/>
          <w:szCs w:val="24"/>
          <w:lang w:eastAsia="en-US"/>
        </w:rPr>
        <w:t>SCHEMA DI OFFERTA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>(da redigere in bollo)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all'Arechi Multiservice S.p.A.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viale Andrea De Luca n. 22/I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Salerno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(*) Il sottoscritto…………………………………………….., nato a …………………………………..il ………………………, nella qualità di titolare/legale rappresentante della ditta ………………………………………………………………….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C.F./P.I. ……………………………………… con s</w:t>
      </w:r>
      <w:r>
        <w:rPr>
          <w:rFonts w:cs="Arial"/>
        </w:rPr>
        <w:t>ede legale in …………………………………….. v</w:t>
      </w:r>
      <w:r w:rsidRPr="00FD61B7">
        <w:rPr>
          <w:rFonts w:cs="Arial"/>
        </w:rPr>
        <w:t>ia/piazza ………………………………….n., tel. …………………………….., fax …………………………………………………., iscritta alla C.C.I.A.A. di ……………………………………………. con n. ………………………</w:t>
      </w:r>
    </w:p>
    <w:p w:rsidR="004A57F1" w:rsidRPr="00CD0421" w:rsidRDefault="004A57F1" w:rsidP="001F0469">
      <w:pPr>
        <w:jc w:val="both"/>
        <w:rPr>
          <w:rFonts w:ascii="Verdana" w:hAnsi="Verdana"/>
        </w:rPr>
      </w:pPr>
      <w:r w:rsidRPr="00FD61B7">
        <w:rPr>
          <w:rFonts w:cs="Arial"/>
        </w:rPr>
        <w:t xml:space="preserve">in riferimento al bando di gara per </w:t>
      </w:r>
      <w:r>
        <w:rPr>
          <w:rFonts w:cs="Arial"/>
        </w:rPr>
        <w:t>l’affidamento del</w:t>
      </w:r>
      <w:r w:rsidRPr="00FD61B7">
        <w:rPr>
          <w:rFonts w:cs="Arial"/>
        </w:rPr>
        <w:t xml:space="preserve"> </w:t>
      </w:r>
      <w:r w:rsidRPr="001F0469">
        <w:rPr>
          <w:rFonts w:cs="Arial"/>
        </w:rPr>
        <w:t xml:space="preserve">“Servizio di manutenzione delle macchine operatrici di proprietà dell’Arechi Multiservice S.p.A.” – CIG: </w:t>
      </w:r>
      <w:r>
        <w:t>Z5A1433486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 xml:space="preserve">di approvare ed accettare incondizionatamente tutte le clausole e condizioni, nessuna esclusa, contenute nel bando, nel Disciplinare </w:t>
      </w:r>
      <w:r>
        <w:rPr>
          <w:rFonts w:cs="Arial"/>
        </w:rPr>
        <w:t>Tecnico</w:t>
      </w:r>
      <w:r w:rsidRPr="00FD61B7">
        <w:rPr>
          <w:rFonts w:cs="Arial"/>
        </w:rPr>
        <w:t xml:space="preserve"> di gara e in tutti gli atti ad esso allegati o, comunque, connessi, dei quali dichiara di aver preso visione e piena conoscenza.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Inoltre,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che i prezzi offerti sono pienamente remunerativi;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di impegnarsi a rispettare, nell'espletamento del servizio, gli obblighi derivanti dalle disposizioni ex D. Lgs n. 81/2008 e s.m.i. e alla normativa vigente in materia di sicurezza e igiene sul lavoro e di averne tenuto conto ai fini della determinazione dell'importo offerto;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 xml:space="preserve">Premesso quanto sopra, il sottoscritto, in nome e per conto della ditta da lui rappresentata, impegnandosi ad eseguire </w:t>
      </w:r>
      <w:r>
        <w:rPr>
          <w:rFonts w:cs="Arial"/>
        </w:rPr>
        <w:t>il servizio</w:t>
      </w:r>
      <w:r w:rsidRPr="00FD61B7">
        <w:rPr>
          <w:rFonts w:cs="Arial"/>
        </w:rPr>
        <w:t xml:space="preserve"> oggetto dell'appalto alle condizioni riportate nel Disciplinare Tecnico, comprensivo di ogni prestazione ivi indicata, franca di ogni rischio e spesa e di ogni tassa ed imposta, presente o futura: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4"/>
          <w:szCs w:val="24"/>
        </w:rPr>
      </w:pPr>
      <w:r w:rsidRPr="00FD61B7">
        <w:rPr>
          <w:rFonts w:cs="Arial"/>
          <w:b/>
          <w:caps/>
          <w:sz w:val="24"/>
          <w:szCs w:val="24"/>
        </w:rPr>
        <w:t>OFFRE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</w:p>
    <w:p w:rsidR="004A57F1" w:rsidRDefault="004A57F1" w:rsidP="00E55038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  <w:b/>
        </w:rPr>
        <w:t>i</w:t>
      </w:r>
      <w:r>
        <w:rPr>
          <w:rFonts w:cs="Arial"/>
        </w:rPr>
        <w:t>l ribasso percentuale da applicarsi ai prezzi unitari posti</w:t>
      </w:r>
      <w:r w:rsidRPr="00FD61B7">
        <w:rPr>
          <w:rFonts w:cs="Arial"/>
        </w:rPr>
        <w:t xml:space="preserve"> a base d’asta</w:t>
      </w:r>
      <w:r>
        <w:rPr>
          <w:rFonts w:cs="Arial"/>
        </w:rPr>
        <w:t xml:space="preserve"> </w:t>
      </w:r>
      <w:r w:rsidRPr="00FD61B7">
        <w:rPr>
          <w:rFonts w:cs="Arial"/>
        </w:rPr>
        <w:t>pari a ________,_______ (</w:t>
      </w:r>
      <w:r>
        <w:rPr>
          <w:rFonts w:cs="Arial"/>
        </w:rPr>
        <w:t>______________________________________) oltre I.V.A.</w:t>
      </w:r>
    </w:p>
    <w:p w:rsidR="004A57F1" w:rsidRDefault="004A57F1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4A57F1" w:rsidRDefault="004A57F1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4A57F1" w:rsidRPr="00FD61B7" w:rsidRDefault="004A57F1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  <w:r>
        <w:rPr>
          <w:rFonts w:cs="Arial"/>
        </w:rPr>
        <w:t>__________, il</w:t>
      </w:r>
      <w:r w:rsidRPr="00FD61B7">
        <w:rPr>
          <w:rFonts w:cs="Arial"/>
        </w:rPr>
        <w:t xml:space="preserve"> </w:t>
      </w:r>
      <w:r>
        <w:rPr>
          <w:rFonts w:cs="Arial"/>
        </w:rPr>
        <w:t>_____________</w:t>
      </w: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 xml:space="preserve">                                                                      Firma e timbro dell’impresa offerente</w:t>
      </w:r>
    </w:p>
    <w:p w:rsidR="004A57F1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4A57F1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4A57F1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4A57F1" w:rsidRPr="00FD61B7" w:rsidRDefault="004A57F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4A57F1" w:rsidRPr="00FD61B7" w:rsidRDefault="004A57F1" w:rsidP="00B768E4">
      <w:pPr>
        <w:rPr>
          <w:sz w:val="18"/>
          <w:szCs w:val="18"/>
        </w:rPr>
      </w:pPr>
      <w:r w:rsidRPr="00FD61B7">
        <w:rPr>
          <w:rFonts w:cs="Arial"/>
          <w:sz w:val="18"/>
          <w:szCs w:val="18"/>
        </w:rPr>
        <w:t>(*)    N.B. In caso di raggruppamento d'impresa, l'offerta dovrà essere sottoscritta da tutte le imprese raggruppate, nel rispetto delle prescrizioni riportate nel Disciplinare di gara</w:t>
      </w:r>
    </w:p>
    <w:sectPr w:rsidR="004A57F1" w:rsidRPr="00FD61B7" w:rsidSect="00FD61B7">
      <w:footerReference w:type="default" r:id="rId7"/>
      <w:pgSz w:w="11906" w:h="16838"/>
      <w:pgMar w:top="993" w:right="1134" w:bottom="719" w:left="1134" w:header="708" w:footer="1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7F1" w:rsidRDefault="004A57F1" w:rsidP="006E5443">
      <w:pPr>
        <w:spacing w:after="0" w:line="240" w:lineRule="auto"/>
      </w:pPr>
      <w:r>
        <w:separator/>
      </w:r>
    </w:p>
  </w:endnote>
  <w:endnote w:type="continuationSeparator" w:id="0">
    <w:p w:rsidR="004A57F1" w:rsidRDefault="004A57F1" w:rsidP="006E5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anklin Gothic Medium Con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F1" w:rsidRPr="000B2265" w:rsidRDefault="004A57F1" w:rsidP="00073E9D">
    <w:pPr>
      <w:pStyle w:val="Footer"/>
      <w:jc w:val="right"/>
      <w:rPr>
        <w:rFonts w:ascii="Arial" w:hAnsi="Arial" w:cs="Arial"/>
        <w:sz w:val="18"/>
        <w:szCs w:val="18"/>
      </w:rPr>
    </w:pPr>
    <w:r w:rsidRPr="000B2265">
      <w:rPr>
        <w:rFonts w:ascii="Arial" w:hAnsi="Arial" w:cs="Arial"/>
        <w:sz w:val="18"/>
        <w:szCs w:val="18"/>
      </w:rPr>
      <w:t xml:space="preserve">pag.  </w:t>
    </w:r>
    <w:r w:rsidRPr="000B2265">
      <w:rPr>
        <w:rFonts w:ascii="Arial" w:hAnsi="Arial" w:cs="Arial"/>
        <w:sz w:val="18"/>
        <w:szCs w:val="18"/>
      </w:rPr>
      <w:fldChar w:fldCharType="begin"/>
    </w:r>
    <w:r w:rsidRPr="000B2265">
      <w:rPr>
        <w:rFonts w:ascii="Arial" w:hAnsi="Arial" w:cs="Arial"/>
        <w:sz w:val="18"/>
        <w:szCs w:val="18"/>
      </w:rPr>
      <w:instrText xml:space="preserve"> PAGE   \* MERGEFORMAT </w:instrText>
    </w:r>
    <w:r w:rsidRPr="000B226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0B226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di  1</w:t>
    </w:r>
  </w:p>
  <w:p w:rsidR="004A57F1" w:rsidRDefault="004A57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7F1" w:rsidRDefault="004A57F1" w:rsidP="006E5443">
      <w:pPr>
        <w:spacing w:after="0" w:line="240" w:lineRule="auto"/>
      </w:pPr>
      <w:r>
        <w:separator/>
      </w:r>
    </w:p>
  </w:footnote>
  <w:footnote w:type="continuationSeparator" w:id="0">
    <w:p w:rsidR="004A57F1" w:rsidRDefault="004A57F1" w:rsidP="006E5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22D"/>
    <w:multiLevelType w:val="hybridMultilevel"/>
    <w:tmpl w:val="41442D84"/>
    <w:lvl w:ilvl="0" w:tplc="FFA4EB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80563"/>
    <w:multiLevelType w:val="hybridMultilevel"/>
    <w:tmpl w:val="C282A124"/>
    <w:lvl w:ilvl="0" w:tplc="B9023748">
      <w:start w:val="1"/>
      <w:numFmt w:val="upperLetter"/>
      <w:lvlText w:val="%1)"/>
      <w:lvlJc w:val="left"/>
      <w:pPr>
        <w:tabs>
          <w:tab w:val="num" w:pos="179"/>
        </w:tabs>
        <w:ind w:left="179" w:hanging="360"/>
      </w:pPr>
      <w:rPr>
        <w:rFonts w:cs="Times New Roman" w:hint="default"/>
      </w:rPr>
    </w:lvl>
    <w:lvl w:ilvl="1" w:tplc="09E05302">
      <w:start w:val="1"/>
      <w:numFmt w:val="decimal"/>
      <w:lvlText w:val="%2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339"/>
        </w:tabs>
        <w:ind w:left="233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499"/>
        </w:tabs>
        <w:ind w:left="449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939"/>
        </w:tabs>
        <w:ind w:left="5939" w:hanging="180"/>
      </w:pPr>
      <w:rPr>
        <w:rFonts w:cs="Times New Roman"/>
      </w:rPr>
    </w:lvl>
  </w:abstractNum>
  <w:abstractNum w:abstractNumId="2">
    <w:nsid w:val="31CE6287"/>
    <w:multiLevelType w:val="hybridMultilevel"/>
    <w:tmpl w:val="9D762D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704A46"/>
    <w:multiLevelType w:val="hybridMultilevel"/>
    <w:tmpl w:val="9C98EDB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4E7122E"/>
    <w:multiLevelType w:val="hybridMultilevel"/>
    <w:tmpl w:val="28C8D79A"/>
    <w:lvl w:ilvl="0" w:tplc="8DCE95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EFE704B"/>
    <w:multiLevelType w:val="hybridMultilevel"/>
    <w:tmpl w:val="659C9E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D7219"/>
    <w:multiLevelType w:val="hybridMultilevel"/>
    <w:tmpl w:val="121042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E4"/>
    <w:rsid w:val="00020312"/>
    <w:rsid w:val="00041A35"/>
    <w:rsid w:val="0004300A"/>
    <w:rsid w:val="00046FCA"/>
    <w:rsid w:val="00055673"/>
    <w:rsid w:val="00073E9D"/>
    <w:rsid w:val="00076E8D"/>
    <w:rsid w:val="00077E7D"/>
    <w:rsid w:val="00085BD9"/>
    <w:rsid w:val="00094AB7"/>
    <w:rsid w:val="00096FB3"/>
    <w:rsid w:val="000B03C6"/>
    <w:rsid w:val="000B2265"/>
    <w:rsid w:val="000C0C0D"/>
    <w:rsid w:val="000E205B"/>
    <w:rsid w:val="00125121"/>
    <w:rsid w:val="00126FE8"/>
    <w:rsid w:val="0018535A"/>
    <w:rsid w:val="00190D36"/>
    <w:rsid w:val="00196DDE"/>
    <w:rsid w:val="001E7CE9"/>
    <w:rsid w:val="001F0469"/>
    <w:rsid w:val="0023111A"/>
    <w:rsid w:val="00240A06"/>
    <w:rsid w:val="00265DCE"/>
    <w:rsid w:val="002A311B"/>
    <w:rsid w:val="002B0A9E"/>
    <w:rsid w:val="002F326F"/>
    <w:rsid w:val="003854E8"/>
    <w:rsid w:val="003C6EBA"/>
    <w:rsid w:val="003D6D2E"/>
    <w:rsid w:val="004118A2"/>
    <w:rsid w:val="004648DE"/>
    <w:rsid w:val="004656B5"/>
    <w:rsid w:val="0049683B"/>
    <w:rsid w:val="004A1173"/>
    <w:rsid w:val="004A57F1"/>
    <w:rsid w:val="004C71A0"/>
    <w:rsid w:val="004D0E70"/>
    <w:rsid w:val="004D7444"/>
    <w:rsid w:val="0051272E"/>
    <w:rsid w:val="00534B79"/>
    <w:rsid w:val="005D1FC1"/>
    <w:rsid w:val="005E1672"/>
    <w:rsid w:val="005F21C0"/>
    <w:rsid w:val="006055BF"/>
    <w:rsid w:val="00615E2A"/>
    <w:rsid w:val="006359CE"/>
    <w:rsid w:val="00692369"/>
    <w:rsid w:val="006E5443"/>
    <w:rsid w:val="00702887"/>
    <w:rsid w:val="00723B86"/>
    <w:rsid w:val="00760BB7"/>
    <w:rsid w:val="0076605C"/>
    <w:rsid w:val="00791F12"/>
    <w:rsid w:val="007A0D1C"/>
    <w:rsid w:val="007C0A71"/>
    <w:rsid w:val="007D4F37"/>
    <w:rsid w:val="00803ECB"/>
    <w:rsid w:val="0081439B"/>
    <w:rsid w:val="00815CFA"/>
    <w:rsid w:val="008205D5"/>
    <w:rsid w:val="00841BF4"/>
    <w:rsid w:val="00843B62"/>
    <w:rsid w:val="00862255"/>
    <w:rsid w:val="0086531B"/>
    <w:rsid w:val="00871E51"/>
    <w:rsid w:val="008926A3"/>
    <w:rsid w:val="008A2EDD"/>
    <w:rsid w:val="008F176F"/>
    <w:rsid w:val="008F6A61"/>
    <w:rsid w:val="00933635"/>
    <w:rsid w:val="00945DAF"/>
    <w:rsid w:val="009C6203"/>
    <w:rsid w:val="00A04643"/>
    <w:rsid w:val="00A60843"/>
    <w:rsid w:val="00A617AA"/>
    <w:rsid w:val="00A756EE"/>
    <w:rsid w:val="00A80E40"/>
    <w:rsid w:val="00A86B1A"/>
    <w:rsid w:val="00A87A81"/>
    <w:rsid w:val="00A92350"/>
    <w:rsid w:val="00A94A4E"/>
    <w:rsid w:val="00AB20D0"/>
    <w:rsid w:val="00AC1CFA"/>
    <w:rsid w:val="00B121D6"/>
    <w:rsid w:val="00B35B3B"/>
    <w:rsid w:val="00B42323"/>
    <w:rsid w:val="00B768E4"/>
    <w:rsid w:val="00B90200"/>
    <w:rsid w:val="00B94EA8"/>
    <w:rsid w:val="00BC4551"/>
    <w:rsid w:val="00BD32D0"/>
    <w:rsid w:val="00BD724F"/>
    <w:rsid w:val="00BE172F"/>
    <w:rsid w:val="00BE56C8"/>
    <w:rsid w:val="00C120BE"/>
    <w:rsid w:val="00C16274"/>
    <w:rsid w:val="00C64FED"/>
    <w:rsid w:val="00C77DDE"/>
    <w:rsid w:val="00C851BC"/>
    <w:rsid w:val="00CA6B2F"/>
    <w:rsid w:val="00CD0421"/>
    <w:rsid w:val="00CE4BC6"/>
    <w:rsid w:val="00D15B0A"/>
    <w:rsid w:val="00D31A16"/>
    <w:rsid w:val="00D809EE"/>
    <w:rsid w:val="00D92E7B"/>
    <w:rsid w:val="00DD60F9"/>
    <w:rsid w:val="00DE6FCC"/>
    <w:rsid w:val="00E33EA2"/>
    <w:rsid w:val="00E514B5"/>
    <w:rsid w:val="00E55038"/>
    <w:rsid w:val="00E55A9B"/>
    <w:rsid w:val="00E56F7C"/>
    <w:rsid w:val="00EC46A9"/>
    <w:rsid w:val="00EC72CF"/>
    <w:rsid w:val="00EF46CF"/>
    <w:rsid w:val="00F20EB1"/>
    <w:rsid w:val="00F43AAA"/>
    <w:rsid w:val="00F868DA"/>
    <w:rsid w:val="00F93270"/>
    <w:rsid w:val="00FD181E"/>
    <w:rsid w:val="00FD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E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68E4"/>
    <w:pPr>
      <w:ind w:left="720"/>
      <w:contextualSpacing/>
    </w:pPr>
  </w:style>
  <w:style w:type="table" w:styleId="TableGrid">
    <w:name w:val="Table Grid"/>
    <w:basedOn w:val="TableNormal"/>
    <w:uiPriority w:val="99"/>
    <w:rsid w:val="00B768E4"/>
    <w:rPr>
      <w:rFonts w:ascii="Franklin Gothic Medium Cond"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768E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68E4"/>
    <w:rPr>
      <w:rFonts w:eastAsia="Times New Roman" w:cs="Times New Roman"/>
      <w:lang w:eastAsia="it-IT"/>
    </w:rPr>
  </w:style>
  <w:style w:type="paragraph" w:styleId="Footer">
    <w:name w:val="footer"/>
    <w:basedOn w:val="Normal"/>
    <w:link w:val="FooterChar"/>
    <w:uiPriority w:val="99"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8E4"/>
    <w:rPr>
      <w:rFonts w:eastAsia="Times New Roman" w:cs="Times New Roman"/>
      <w:lang w:eastAsia="it-IT"/>
    </w:rPr>
  </w:style>
  <w:style w:type="paragraph" w:styleId="NormalWeb">
    <w:name w:val="Normal (Web)"/>
    <w:basedOn w:val="Normal"/>
    <w:uiPriority w:val="99"/>
    <w:rsid w:val="00B768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ella11">
    <w:name w:val="tabella11"/>
    <w:basedOn w:val="Normal"/>
    <w:uiPriority w:val="99"/>
    <w:rsid w:val="00B768E4"/>
    <w:pPr>
      <w:spacing w:before="60" w:after="60" w:line="300" w:lineRule="atLeast"/>
      <w:jc w:val="both"/>
    </w:pPr>
    <w:rPr>
      <w:rFonts w:ascii="Book Antiqua" w:hAnsi="Book Antiqua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9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270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1</Pages>
  <Words>313</Words>
  <Characters>1789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vincenzo.andriuolo</dc:creator>
  <cp:keywords/>
  <dc:description/>
  <cp:lastModifiedBy>SAMA</cp:lastModifiedBy>
  <cp:revision>26</cp:revision>
  <cp:lastPrinted>2013-01-21T17:42:00Z</cp:lastPrinted>
  <dcterms:created xsi:type="dcterms:W3CDTF">2013-04-18T11:31:00Z</dcterms:created>
  <dcterms:modified xsi:type="dcterms:W3CDTF">2015-04-20T13:51:00Z</dcterms:modified>
</cp:coreProperties>
</file>